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7C" w:rsidRPr="0089417C" w:rsidRDefault="0089417C" w:rsidP="0089417C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89417C">
        <w:rPr>
          <w:rFonts w:asciiTheme="minorHAnsi" w:eastAsiaTheme="minorHAnsi" w:hAnsiTheme="minorHAnsi" w:cstheme="minorBidi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DE8736" wp14:editId="3FF5EB4C">
                <wp:simplePos x="0" y="0"/>
                <wp:positionH relativeFrom="column">
                  <wp:posOffset>4834799</wp:posOffset>
                </wp:positionH>
                <wp:positionV relativeFrom="paragraph">
                  <wp:posOffset>2433774</wp:posOffset>
                </wp:positionV>
                <wp:extent cx="3788229" cy="2782388"/>
                <wp:effectExtent l="0" t="0" r="22225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8229" cy="278238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89417C" w:rsidRPr="0089417C" w:rsidRDefault="0089417C" w:rsidP="0089417C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89417C">
                              <w:rPr>
                                <w:sz w:val="40"/>
                                <w:szCs w:val="40"/>
                              </w:rPr>
                              <w:t>PREPARATORIA OFICIAL No. 93</w:t>
                            </w:r>
                          </w:p>
                          <w:p w:rsidR="0089417C" w:rsidRDefault="0089417C" w:rsidP="0089417C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89417C" w:rsidRPr="0089417C" w:rsidRDefault="0089417C" w:rsidP="0089417C">
                            <w:pPr>
                              <w:jc w:val="center"/>
                              <w:rPr>
                                <w:color w:val="7030A0"/>
                                <w:sz w:val="36"/>
                                <w:szCs w:val="36"/>
                              </w:rPr>
                            </w:pPr>
                          </w:p>
                          <w:p w:rsidR="0089417C" w:rsidRPr="0089417C" w:rsidRDefault="0089417C" w:rsidP="0089417C">
                            <w:pPr>
                              <w:jc w:val="center"/>
                              <w:rPr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89417C">
                              <w:rPr>
                                <w:color w:val="7030A0"/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 w:rsidRPr="0089417C">
                              <w:rPr>
                                <w:color w:val="7030A0"/>
                                <w:sz w:val="36"/>
                                <w:szCs w:val="36"/>
                              </w:rPr>
                              <w:t>RED FAMILIAR</w:t>
                            </w:r>
                          </w:p>
                          <w:p w:rsidR="0089417C" w:rsidRDefault="0089417C" w:rsidP="0089417C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9417C" w:rsidRDefault="0089417C" w:rsidP="0089417C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9417C" w:rsidRDefault="0089417C" w:rsidP="0089417C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89417C" w:rsidRDefault="0089417C" w:rsidP="0089417C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9417C" w:rsidRPr="00704FA4" w:rsidRDefault="0089417C" w:rsidP="0089417C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0.7pt;margin-top:191.65pt;width:298.3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" fillcolor="window" strokecolor="window" strokeweight=".5pt">
                <v:textbox>
                  <w:txbxContent>
                    <w:p w:rsidR="0089417C" w:rsidRPr="0089417C" w:rsidRDefault="0089417C" w:rsidP="0089417C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89417C">
                        <w:rPr>
                          <w:sz w:val="40"/>
                          <w:szCs w:val="40"/>
                        </w:rPr>
                        <w:t>PREPARATORIA OFICIAL No. 93</w:t>
                      </w:r>
                    </w:p>
                    <w:p w:rsidR="0089417C" w:rsidRDefault="0089417C" w:rsidP="0089417C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89417C" w:rsidRPr="0089417C" w:rsidRDefault="0089417C" w:rsidP="0089417C">
                      <w:pPr>
                        <w:jc w:val="center"/>
                        <w:rPr>
                          <w:color w:val="7030A0"/>
                          <w:sz w:val="36"/>
                          <w:szCs w:val="36"/>
                        </w:rPr>
                      </w:pPr>
                    </w:p>
                    <w:p w:rsidR="0089417C" w:rsidRPr="0089417C" w:rsidRDefault="0089417C" w:rsidP="0089417C">
                      <w:pPr>
                        <w:jc w:val="center"/>
                        <w:rPr>
                          <w:color w:val="7030A0"/>
                          <w:sz w:val="36"/>
                          <w:szCs w:val="36"/>
                        </w:rPr>
                      </w:pPr>
                      <w:r w:rsidRPr="0089417C">
                        <w:rPr>
                          <w:color w:val="7030A0"/>
                          <w:sz w:val="36"/>
                          <w:szCs w:val="36"/>
                        </w:rPr>
                        <w:t xml:space="preserve">PROYECTO: </w:t>
                      </w:r>
                      <w:r w:rsidRPr="0089417C">
                        <w:rPr>
                          <w:color w:val="7030A0"/>
                          <w:sz w:val="36"/>
                          <w:szCs w:val="36"/>
                        </w:rPr>
                        <w:t>RED FAMILIAR</w:t>
                      </w:r>
                    </w:p>
                    <w:p w:rsidR="0089417C" w:rsidRDefault="0089417C" w:rsidP="0089417C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89417C" w:rsidRDefault="0089417C" w:rsidP="0089417C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89417C" w:rsidRDefault="0089417C" w:rsidP="0089417C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89417C" w:rsidRDefault="0089417C" w:rsidP="0089417C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89417C" w:rsidRPr="00704FA4" w:rsidRDefault="0089417C" w:rsidP="0089417C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 w:rsidRPr="0089417C">
        <w:rPr>
          <w:rFonts w:asciiTheme="minorHAnsi" w:eastAsiaTheme="minorHAnsi" w:hAnsiTheme="minorHAnsi" w:cstheme="minorBidi"/>
          <w:noProof/>
          <w:sz w:val="22"/>
          <w:szCs w:val="22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0A3CA" wp14:editId="28A86CC7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89417C" w:rsidRDefault="0089417C" w:rsidP="0089417C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3524B19B" wp14:editId="5BBE6A10">
                                  <wp:extent cx="1839432" cy="1658679"/>
                                  <wp:effectExtent l="0" t="0" r="8890" b="0"/>
                                  <wp:docPr id="6" name="Imagen 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" fillcolor="window" strokecolor="window" strokeweight=".5pt">
                <v:textbox>
                  <w:txbxContent>
                    <w:p w:rsidR="0089417C" w:rsidRDefault="0089417C" w:rsidP="0089417C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3524B19B" wp14:editId="5BBE6A10">
                            <wp:extent cx="1839432" cy="1658679"/>
                            <wp:effectExtent l="0" t="0" r="8890" b="0"/>
                            <wp:docPr id="6" name="Imagen 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89417C">
        <w:rPr>
          <w:rFonts w:asciiTheme="minorHAnsi" w:eastAsiaTheme="minorHAnsi" w:hAnsiTheme="minorHAnsi" w:cstheme="minorBidi"/>
          <w:noProof/>
          <w:sz w:val="22"/>
          <w:szCs w:val="22"/>
          <w:lang w:eastAsia="es-MX"/>
        </w:rPr>
        <w:drawing>
          <wp:inline distT="0" distB="0" distL="0" distR="0" wp14:anchorId="6061D373" wp14:editId="23F9D5B8">
            <wp:extent cx="8258810" cy="5566008"/>
            <wp:effectExtent l="0" t="0" r="8890" b="0"/>
            <wp:docPr id="5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624" w:rsidRDefault="00AD2624" w:rsidP="0077099E">
      <w:pPr>
        <w:jc w:val="right"/>
        <w:rPr>
          <w:rFonts w:ascii="Calibri" w:hAnsi="Calibri"/>
          <w:b/>
          <w:bCs/>
          <w:sz w:val="36"/>
          <w:szCs w:val="36"/>
        </w:rPr>
      </w:pPr>
    </w:p>
    <w:p w:rsidR="00693BEE" w:rsidRPr="00B80256" w:rsidRDefault="00693BEE" w:rsidP="00693BEE">
      <w:pPr>
        <w:jc w:val="center"/>
        <w:rPr>
          <w:rFonts w:ascii="Arial" w:eastAsia="Arial Unicode MS" w:hAnsi="Arial"/>
          <w:b/>
          <w:bCs/>
        </w:rPr>
      </w:pPr>
      <w:r w:rsidRPr="00B80256">
        <w:rPr>
          <w:rFonts w:ascii="Arial" w:eastAsia="Arial Unicode MS" w:hAnsi="Arial"/>
          <w:b/>
          <w:bCs/>
        </w:rPr>
        <w:t>PRESENTACIÓN</w:t>
      </w:r>
    </w:p>
    <w:p w:rsidR="00CD2BD1" w:rsidRDefault="00CD2BD1" w:rsidP="00693BEE">
      <w:pPr>
        <w:jc w:val="both"/>
        <w:rPr>
          <w:rFonts w:ascii="Arial" w:eastAsia="Arial Unicode MS" w:hAnsi="Arial"/>
          <w:bCs/>
        </w:rPr>
      </w:pPr>
    </w:p>
    <w:p w:rsidR="00CD2BD1" w:rsidRDefault="00CD2BD1" w:rsidP="00693BEE">
      <w:pPr>
        <w:jc w:val="both"/>
        <w:rPr>
          <w:rFonts w:ascii="Arial" w:eastAsia="Arial Unicode MS" w:hAnsi="Arial"/>
          <w:bCs/>
        </w:rPr>
      </w:pPr>
    </w:p>
    <w:p w:rsidR="00693BEE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El Programa se estructura para su operatividad a través de cinco redes:</w:t>
      </w:r>
    </w:p>
    <w:p w:rsidR="00CD2BD1" w:rsidRPr="00B80256" w:rsidRDefault="00CD2BD1" w:rsidP="00693BEE">
      <w:pPr>
        <w:jc w:val="both"/>
        <w:rPr>
          <w:rFonts w:ascii="Arial" w:eastAsia="Arial Unicode MS" w:hAnsi="Arial"/>
          <w:bCs/>
        </w:rPr>
      </w:pPr>
    </w:p>
    <w:p w:rsidR="00693BEE" w:rsidRPr="00B80256" w:rsidRDefault="00693BEE" w:rsidP="00B80256">
      <w:pPr>
        <w:pStyle w:val="Prrafodelista"/>
        <w:numPr>
          <w:ilvl w:val="0"/>
          <w:numId w:val="17"/>
        </w:num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Red Interinstitucional.</w:t>
      </w:r>
    </w:p>
    <w:p w:rsidR="00693BEE" w:rsidRPr="00B80256" w:rsidRDefault="00693BEE" w:rsidP="00B80256">
      <w:pPr>
        <w:pStyle w:val="Prrafodelista"/>
        <w:numPr>
          <w:ilvl w:val="0"/>
          <w:numId w:val="17"/>
        </w:num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Red Académica  de Investigación.</w:t>
      </w:r>
    </w:p>
    <w:p w:rsidR="00693BEE" w:rsidRPr="00B80256" w:rsidRDefault="00693BEE" w:rsidP="00B80256">
      <w:pPr>
        <w:pStyle w:val="Prrafodelista"/>
        <w:numPr>
          <w:ilvl w:val="0"/>
          <w:numId w:val="17"/>
        </w:num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Red de Docentes Mexiquenses.</w:t>
      </w:r>
    </w:p>
    <w:p w:rsidR="00693BEE" w:rsidRPr="00B80256" w:rsidRDefault="00693BEE" w:rsidP="00B80256">
      <w:pPr>
        <w:pStyle w:val="Prrafodelista"/>
        <w:numPr>
          <w:ilvl w:val="0"/>
          <w:numId w:val="17"/>
        </w:num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Red de Estudiantes Mexiquenses.</w:t>
      </w:r>
    </w:p>
    <w:p w:rsidR="00693BEE" w:rsidRDefault="00693BEE" w:rsidP="00B80256">
      <w:pPr>
        <w:pStyle w:val="Prrafodelista"/>
        <w:numPr>
          <w:ilvl w:val="0"/>
          <w:numId w:val="17"/>
        </w:num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Red Familiar Mexiquense.</w:t>
      </w:r>
    </w:p>
    <w:p w:rsidR="00B80256" w:rsidRPr="00B80256" w:rsidRDefault="00B80256" w:rsidP="00B80256">
      <w:pPr>
        <w:pStyle w:val="Prrafodelista"/>
        <w:jc w:val="both"/>
        <w:rPr>
          <w:rFonts w:ascii="Arial" w:eastAsia="Arial Unicode MS" w:hAnsi="Arial"/>
          <w:bCs/>
        </w:rPr>
      </w:pPr>
    </w:p>
    <w:p w:rsidR="00693BEE" w:rsidRPr="00CD2BD1" w:rsidRDefault="00693BEE" w:rsidP="00693BEE">
      <w:pPr>
        <w:jc w:val="both"/>
        <w:rPr>
          <w:rFonts w:ascii="Arial" w:eastAsia="Arial Unicode MS" w:hAnsi="Arial"/>
          <w:b/>
          <w:bCs/>
        </w:rPr>
      </w:pPr>
      <w:r w:rsidRPr="00CD2BD1">
        <w:rPr>
          <w:rFonts w:ascii="Arial" w:eastAsia="Arial Unicode MS" w:hAnsi="Arial"/>
          <w:b/>
          <w:bCs/>
        </w:rPr>
        <w:t>Concepto:</w:t>
      </w:r>
    </w:p>
    <w:p w:rsidR="00693BEE" w:rsidRPr="00B80256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La imagen de la RED Familiar sirve para explicar la necesidad de contención y apoyo que una familia solidaria debe proporcionar a los menores y a la función docente para construir vínculos y habilidades sociales que sustenten el desarrollo saludable de la personalidad y la formación de los menores.</w:t>
      </w:r>
    </w:p>
    <w:p w:rsidR="00CD2BD1" w:rsidRDefault="00CD2BD1" w:rsidP="00693BEE">
      <w:pPr>
        <w:jc w:val="both"/>
        <w:rPr>
          <w:rFonts w:ascii="Arial" w:eastAsia="Arial Unicode MS" w:hAnsi="Arial"/>
          <w:bCs/>
        </w:rPr>
      </w:pPr>
    </w:p>
    <w:p w:rsidR="00693BEE" w:rsidRPr="00CD2BD1" w:rsidRDefault="00693BEE" w:rsidP="00693BEE">
      <w:pPr>
        <w:jc w:val="both"/>
        <w:rPr>
          <w:rFonts w:ascii="Arial" w:eastAsia="Arial Unicode MS" w:hAnsi="Arial"/>
          <w:b/>
          <w:bCs/>
        </w:rPr>
      </w:pPr>
      <w:r w:rsidRPr="00CD2BD1">
        <w:rPr>
          <w:rFonts w:ascii="Arial" w:eastAsia="Arial Unicode MS" w:hAnsi="Arial"/>
          <w:b/>
          <w:bCs/>
        </w:rPr>
        <w:t>EJES CONCEPTUALES.</w:t>
      </w:r>
    </w:p>
    <w:p w:rsidR="00693BEE" w:rsidRPr="00B80256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·        Familia</w:t>
      </w:r>
    </w:p>
    <w:p w:rsidR="00693BEE" w:rsidRPr="00B80256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·        Prevención</w:t>
      </w:r>
    </w:p>
    <w:p w:rsidR="00693BEE" w:rsidRPr="00B80256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·        Valores</w:t>
      </w:r>
    </w:p>
    <w:p w:rsidR="00CD2BD1" w:rsidRDefault="00CD2BD1" w:rsidP="00693BEE">
      <w:pPr>
        <w:jc w:val="both"/>
        <w:rPr>
          <w:rFonts w:ascii="Arial" w:eastAsia="Arial Unicode MS" w:hAnsi="Arial"/>
          <w:bCs/>
        </w:rPr>
      </w:pPr>
    </w:p>
    <w:p w:rsidR="00693BEE" w:rsidRPr="00CD2BD1" w:rsidRDefault="00693BEE" w:rsidP="00693BEE">
      <w:pPr>
        <w:jc w:val="both"/>
        <w:rPr>
          <w:rFonts w:ascii="Arial" w:eastAsia="Arial Unicode MS" w:hAnsi="Arial"/>
          <w:b/>
          <w:bCs/>
        </w:rPr>
      </w:pPr>
      <w:r w:rsidRPr="00CD2BD1">
        <w:rPr>
          <w:rFonts w:ascii="Arial" w:eastAsia="Arial Unicode MS" w:hAnsi="Arial"/>
          <w:b/>
          <w:bCs/>
        </w:rPr>
        <w:t>EJES TEMÁTICOS</w:t>
      </w:r>
    </w:p>
    <w:p w:rsidR="00693BEE" w:rsidRPr="00B80256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·        Proyecto de vida.</w:t>
      </w:r>
    </w:p>
    <w:p w:rsidR="00693BEE" w:rsidRPr="00B80256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·        Educación del carácter.</w:t>
      </w:r>
    </w:p>
    <w:p w:rsidR="00693BEE" w:rsidRPr="00B80256" w:rsidRDefault="00693BEE" w:rsidP="00693BEE">
      <w:pPr>
        <w:jc w:val="both"/>
        <w:rPr>
          <w:rFonts w:ascii="Arial" w:eastAsia="Arial Unicode MS" w:hAnsi="Arial"/>
          <w:bCs/>
        </w:rPr>
      </w:pPr>
      <w:r w:rsidRPr="00B80256">
        <w:rPr>
          <w:rFonts w:ascii="Arial" w:eastAsia="Arial Unicode MS" w:hAnsi="Arial"/>
          <w:bCs/>
        </w:rPr>
        <w:t>·        Vinculación y convivencia.</w:t>
      </w:r>
    </w:p>
    <w:p w:rsidR="00693BEE" w:rsidRPr="00CD2BD1" w:rsidRDefault="00693BEE" w:rsidP="00693BEE">
      <w:pPr>
        <w:jc w:val="both"/>
        <w:rPr>
          <w:rFonts w:ascii="Arial" w:eastAsia="Arial Unicode MS" w:hAnsi="Arial"/>
          <w:bCs/>
        </w:rPr>
      </w:pPr>
    </w:p>
    <w:p w:rsidR="00693BEE" w:rsidRPr="00CD2BD1" w:rsidRDefault="00693BEE" w:rsidP="00693BEE">
      <w:pPr>
        <w:jc w:val="both"/>
        <w:rPr>
          <w:rFonts w:ascii="Arial" w:eastAsia="Arial Unicode MS" w:hAnsi="Arial"/>
          <w:b/>
          <w:bCs/>
        </w:rPr>
      </w:pPr>
      <w:r w:rsidRPr="00CD2BD1">
        <w:rPr>
          <w:rFonts w:ascii="Arial" w:eastAsia="Arial Unicode MS" w:hAnsi="Arial"/>
          <w:b/>
          <w:bCs/>
        </w:rPr>
        <w:t xml:space="preserve"> Metodología</w:t>
      </w:r>
      <w:r w:rsidR="00CD2BD1" w:rsidRPr="00CD2BD1">
        <w:rPr>
          <w:rFonts w:ascii="Arial" w:eastAsia="Arial Unicode MS" w:hAnsi="Arial"/>
          <w:b/>
          <w:bCs/>
        </w:rPr>
        <w:t>:</w:t>
      </w:r>
    </w:p>
    <w:p w:rsidR="00693BEE" w:rsidRPr="00CD2BD1" w:rsidRDefault="00693BEE" w:rsidP="00693BEE">
      <w:pPr>
        <w:jc w:val="both"/>
        <w:rPr>
          <w:rFonts w:ascii="Arial" w:eastAsia="Arial Unicode MS" w:hAnsi="Arial"/>
          <w:bCs/>
        </w:rPr>
      </w:pPr>
      <w:r w:rsidRPr="00CD2BD1">
        <w:rPr>
          <w:rFonts w:ascii="Arial" w:eastAsia="Arial Unicode MS" w:hAnsi="Arial"/>
          <w:bCs/>
        </w:rPr>
        <w:t>Círculos de lectura de historietas de manera dinámica</w:t>
      </w:r>
    </w:p>
    <w:p w:rsidR="00693BEE" w:rsidRDefault="00693BEE" w:rsidP="009137B4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CD2BD1" w:rsidRDefault="00CD2BD1" w:rsidP="009137B4">
      <w:pPr>
        <w:jc w:val="center"/>
        <w:rPr>
          <w:rFonts w:ascii="Arial" w:eastAsia="Arial Unicode MS" w:hAnsi="Arial"/>
          <w:b/>
          <w:bCs/>
        </w:rPr>
      </w:pPr>
    </w:p>
    <w:p w:rsidR="00093D47" w:rsidRDefault="00093D47" w:rsidP="009137B4">
      <w:pPr>
        <w:jc w:val="center"/>
        <w:rPr>
          <w:rFonts w:ascii="Arial" w:eastAsia="Arial Unicode MS" w:hAnsi="Arial"/>
          <w:b/>
          <w:bCs/>
          <w:sz w:val="28"/>
          <w:szCs w:val="28"/>
        </w:rPr>
      </w:pPr>
    </w:p>
    <w:p w:rsidR="009137B4" w:rsidRPr="00CD2BD1" w:rsidRDefault="009137B4" w:rsidP="009137B4">
      <w:pPr>
        <w:jc w:val="center"/>
        <w:rPr>
          <w:rFonts w:ascii="Arial" w:eastAsia="Arial Unicode MS" w:hAnsi="Arial"/>
          <w:b/>
          <w:bCs/>
          <w:sz w:val="28"/>
          <w:szCs w:val="28"/>
        </w:rPr>
      </w:pPr>
      <w:r w:rsidRPr="00CD2BD1">
        <w:rPr>
          <w:rFonts w:ascii="Arial" w:eastAsia="Arial Unicode MS" w:hAnsi="Arial"/>
          <w:b/>
          <w:bCs/>
          <w:sz w:val="28"/>
          <w:szCs w:val="28"/>
        </w:rPr>
        <w:t>JUSTIFICACIÓN</w:t>
      </w:r>
    </w:p>
    <w:p w:rsidR="00CD2BD1" w:rsidRDefault="00CD2BD1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</w:p>
    <w:p w:rsidR="00CD2BD1" w:rsidRPr="00CD2BD1" w:rsidRDefault="00CD2BD1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</w:p>
    <w:p w:rsidR="00693BEE" w:rsidRPr="00CD2BD1" w:rsidRDefault="00693BEE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  <w:r w:rsidRPr="00CD2BD1">
        <w:rPr>
          <w:rFonts w:ascii="Arial" w:eastAsia="Arial Unicode MS" w:hAnsi="Arial"/>
          <w:bCs/>
          <w:sz w:val="28"/>
          <w:szCs w:val="28"/>
        </w:rPr>
        <w:t>La familia definida como la célula básica sobre la que se construyen las sociedades modernas, vive un proceso acelerado de transición en el que se está</w:t>
      </w:r>
      <w:r w:rsidR="00FD742D">
        <w:rPr>
          <w:rFonts w:ascii="Arial" w:eastAsia="Arial Unicode MS" w:hAnsi="Arial"/>
          <w:bCs/>
          <w:sz w:val="28"/>
          <w:szCs w:val="28"/>
        </w:rPr>
        <w:t>n</w:t>
      </w:r>
      <w:r w:rsidR="000B0DBC">
        <w:rPr>
          <w:rFonts w:ascii="Arial" w:eastAsia="Arial Unicode MS" w:hAnsi="Arial"/>
          <w:bCs/>
          <w:sz w:val="28"/>
          <w:szCs w:val="28"/>
        </w:rPr>
        <w:t xml:space="preserve"> </w:t>
      </w:r>
      <w:r w:rsidRPr="00CD2BD1">
        <w:rPr>
          <w:rFonts w:ascii="Arial" w:eastAsia="Arial Unicode MS" w:hAnsi="Arial"/>
          <w:bCs/>
          <w:sz w:val="28"/>
          <w:szCs w:val="28"/>
        </w:rPr>
        <w:t xml:space="preserve"> definiendo nuevos roles y formas de comunicación acordes con las necesidades y exigencias de un mundo diverso e interconectado.</w:t>
      </w:r>
    </w:p>
    <w:p w:rsidR="00CD2BD1" w:rsidRPr="00CD2BD1" w:rsidRDefault="00CD2BD1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</w:p>
    <w:p w:rsidR="00693BEE" w:rsidRPr="00CD2BD1" w:rsidRDefault="00693BEE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  <w:r w:rsidRPr="00CD2BD1">
        <w:rPr>
          <w:rFonts w:ascii="Arial" w:eastAsia="Arial Unicode MS" w:hAnsi="Arial"/>
          <w:bCs/>
          <w:sz w:val="28"/>
          <w:szCs w:val="28"/>
        </w:rPr>
        <w:t>En el ámbito social, por un lado las familias defienden sus tradiciones y formas particulares de ver la vida, pero al mismo tiempo deben desarrollar las capacidades (conocimientos, destrezas y actitudes) para que sus integrantes resuelvan con éxito algunos problemas que los padres nunca imaginaron tener.</w:t>
      </w:r>
    </w:p>
    <w:p w:rsidR="00CD2BD1" w:rsidRPr="00CD2BD1" w:rsidRDefault="00CD2BD1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</w:p>
    <w:p w:rsidR="00693BEE" w:rsidRPr="00CD2BD1" w:rsidRDefault="00693BEE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  <w:r w:rsidRPr="00CD2BD1">
        <w:rPr>
          <w:rFonts w:ascii="Arial" w:eastAsia="Arial Unicode MS" w:hAnsi="Arial"/>
          <w:bCs/>
          <w:sz w:val="28"/>
          <w:szCs w:val="28"/>
        </w:rPr>
        <w:t xml:space="preserve">Este programa ofrece un plan para que las familias conserven lo mejor de la educación que recibieron a través de las generaciones y, al mismo tiempo, desarrollen las habilidades que hagan de cada uno de sus miembros </w:t>
      </w:r>
      <w:r w:rsidR="00093D47">
        <w:rPr>
          <w:rFonts w:ascii="Arial" w:eastAsia="Arial Unicode MS" w:hAnsi="Arial"/>
          <w:bCs/>
          <w:sz w:val="28"/>
          <w:szCs w:val="28"/>
        </w:rPr>
        <w:t>re</w:t>
      </w:r>
      <w:r w:rsidRPr="00CD2BD1">
        <w:rPr>
          <w:rFonts w:ascii="Arial" w:eastAsia="Arial Unicode MS" w:hAnsi="Arial"/>
          <w:bCs/>
          <w:sz w:val="28"/>
          <w:szCs w:val="28"/>
        </w:rPr>
        <w:t>sponsables y solidarios.</w:t>
      </w:r>
    </w:p>
    <w:p w:rsidR="00CD2BD1" w:rsidRPr="00CD2BD1" w:rsidRDefault="00CD2BD1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</w:p>
    <w:p w:rsidR="00693BEE" w:rsidRPr="00CD2BD1" w:rsidRDefault="00093D47" w:rsidP="00693BEE">
      <w:pPr>
        <w:jc w:val="both"/>
        <w:rPr>
          <w:rFonts w:ascii="Arial" w:eastAsia="Arial Unicode MS" w:hAnsi="Arial"/>
          <w:bCs/>
          <w:sz w:val="28"/>
          <w:szCs w:val="28"/>
        </w:rPr>
      </w:pPr>
      <w:r>
        <w:rPr>
          <w:rFonts w:ascii="Arial" w:eastAsia="Arial Unicode MS" w:hAnsi="Arial"/>
          <w:bCs/>
          <w:sz w:val="28"/>
          <w:szCs w:val="28"/>
        </w:rPr>
        <w:t>E</w:t>
      </w:r>
      <w:r w:rsidR="00693BEE" w:rsidRPr="00CD2BD1">
        <w:rPr>
          <w:rFonts w:ascii="Arial" w:eastAsia="Arial Unicode MS" w:hAnsi="Arial"/>
          <w:bCs/>
          <w:sz w:val="28"/>
          <w:szCs w:val="28"/>
        </w:rPr>
        <w:t xml:space="preserve">ste programa </w:t>
      </w:r>
      <w:r>
        <w:rPr>
          <w:rFonts w:ascii="Arial" w:eastAsia="Arial Unicode MS" w:hAnsi="Arial"/>
          <w:bCs/>
          <w:sz w:val="28"/>
          <w:szCs w:val="28"/>
        </w:rPr>
        <w:t xml:space="preserve">se enfoca a que </w:t>
      </w:r>
      <w:r w:rsidR="00693BEE" w:rsidRPr="00CD2BD1">
        <w:rPr>
          <w:rFonts w:ascii="Arial" w:eastAsia="Arial Unicode MS" w:hAnsi="Arial"/>
          <w:bCs/>
          <w:sz w:val="28"/>
          <w:szCs w:val="28"/>
        </w:rPr>
        <w:t>construyan o desarrollen nuevos conocimientos a partir de sus experiencias de vida y tengan la capacidad de abandonar aquellas creencias que dejaron de ser útiles par</w:t>
      </w:r>
      <w:r>
        <w:rPr>
          <w:rFonts w:ascii="Arial" w:eastAsia="Arial Unicode MS" w:hAnsi="Arial"/>
          <w:bCs/>
          <w:sz w:val="28"/>
          <w:szCs w:val="28"/>
        </w:rPr>
        <w:t>a vivir a plenitud su presente. Porque, l</w:t>
      </w:r>
      <w:r w:rsidR="00693BEE" w:rsidRPr="00CD2BD1">
        <w:rPr>
          <w:rFonts w:ascii="Arial" w:eastAsia="Arial Unicode MS" w:hAnsi="Arial"/>
          <w:bCs/>
          <w:sz w:val="28"/>
          <w:szCs w:val="28"/>
        </w:rPr>
        <w:t>os hijos de hoy necesitan padres competentes para hacer que cada miembro de la familia desarrolle sus propias habilidades y se incorpore a la dinámica social.</w:t>
      </w:r>
      <w:r>
        <w:rPr>
          <w:rFonts w:ascii="Arial" w:eastAsia="Arial Unicode MS" w:hAnsi="Arial"/>
          <w:bCs/>
          <w:sz w:val="28"/>
          <w:szCs w:val="28"/>
        </w:rPr>
        <w:t xml:space="preserve"> Así mismo, p</w:t>
      </w:r>
      <w:r w:rsidR="00693BEE" w:rsidRPr="00CD2BD1">
        <w:rPr>
          <w:rFonts w:ascii="Arial" w:eastAsia="Arial Unicode MS" w:hAnsi="Arial"/>
          <w:bCs/>
          <w:sz w:val="28"/>
          <w:szCs w:val="28"/>
        </w:rPr>
        <w:t>adres seguros de s</w:t>
      </w:r>
      <w:r w:rsidR="00CD2BD1">
        <w:rPr>
          <w:rFonts w:ascii="Arial" w:eastAsia="Arial Unicode MS" w:hAnsi="Arial"/>
          <w:bCs/>
          <w:sz w:val="28"/>
          <w:szCs w:val="28"/>
        </w:rPr>
        <w:t>í</w:t>
      </w:r>
      <w:r w:rsidR="00693BEE" w:rsidRPr="00CD2BD1">
        <w:rPr>
          <w:rFonts w:ascii="Arial" w:eastAsia="Arial Unicode MS" w:hAnsi="Arial"/>
          <w:bCs/>
          <w:sz w:val="28"/>
          <w:szCs w:val="28"/>
        </w:rPr>
        <w:t xml:space="preserve"> mismos dispuestos a educar a sus hijos para la libertad en un entorno afectivo; para ello es importante que los cambios sean producto de la reflexión </w:t>
      </w:r>
      <w:r w:rsidR="00CD2BD1" w:rsidRPr="00CD2BD1">
        <w:rPr>
          <w:rFonts w:ascii="Arial" w:eastAsia="Arial Unicode MS" w:hAnsi="Arial"/>
          <w:bCs/>
          <w:sz w:val="28"/>
          <w:szCs w:val="28"/>
        </w:rPr>
        <w:t>crítica</w:t>
      </w:r>
      <w:r w:rsidR="00693BEE" w:rsidRPr="00CD2BD1">
        <w:rPr>
          <w:rFonts w:ascii="Arial" w:eastAsia="Arial Unicode MS" w:hAnsi="Arial"/>
          <w:bCs/>
          <w:sz w:val="28"/>
          <w:szCs w:val="28"/>
        </w:rPr>
        <w:t xml:space="preserve"> y no de conclusiones apresuradas o impulsivas.</w:t>
      </w:r>
    </w:p>
    <w:p w:rsidR="00CD2BD1" w:rsidRDefault="00CD2BD1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CD2BD1" w:rsidRDefault="00CD2BD1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CD2BD1" w:rsidRDefault="00CD2BD1" w:rsidP="00693BEE">
      <w:pPr>
        <w:jc w:val="center"/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CD2BD1" w:rsidRPr="00093D47" w:rsidRDefault="00CD2BD1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Pr="00093D47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  <w:r w:rsidRPr="00093D47">
        <w:rPr>
          <w:rFonts w:ascii="Arial" w:eastAsia="Arial Unicode MS" w:hAnsi="Arial"/>
          <w:b/>
          <w:bCs/>
          <w:sz w:val="32"/>
          <w:szCs w:val="32"/>
        </w:rPr>
        <w:t>MISIÓN</w:t>
      </w:r>
    </w:p>
    <w:p w:rsidR="00693BEE" w:rsidRPr="00093D47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Pr="00093D47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Pr="00093D47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  <w:r w:rsidRPr="00093D47">
        <w:rPr>
          <w:rFonts w:ascii="Arial" w:eastAsia="Arial Unicode MS" w:hAnsi="Arial"/>
          <w:bCs/>
          <w:sz w:val="32"/>
          <w:szCs w:val="32"/>
        </w:rPr>
        <w:t>Contribuir a la prevención de problemáticas familiares que afectan las actividades educativas y de socialización de los estudiantes mexiquenses, a fin de fomentar una interacción social responsable y respetuosa, mediante un programa basado en valores.</w:t>
      </w:r>
    </w:p>
    <w:p w:rsidR="00693BEE" w:rsidRPr="00093D47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</w:p>
    <w:p w:rsidR="00693BEE" w:rsidRPr="00093D47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</w:p>
    <w:p w:rsidR="00693BEE" w:rsidRPr="00093D47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</w:p>
    <w:p w:rsidR="00693BEE" w:rsidRPr="00093D47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  <w:r w:rsidRPr="00093D47">
        <w:rPr>
          <w:rFonts w:ascii="Arial" w:eastAsia="Arial Unicode MS" w:hAnsi="Arial"/>
          <w:b/>
          <w:bCs/>
          <w:sz w:val="32"/>
          <w:szCs w:val="32"/>
        </w:rPr>
        <w:t>VISIÓN</w:t>
      </w:r>
    </w:p>
    <w:p w:rsidR="00693BEE" w:rsidRPr="00093D47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Pr="00093D47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Pr="00093D47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  <w:r w:rsidRPr="00093D47">
        <w:rPr>
          <w:rFonts w:ascii="Arial" w:eastAsia="Arial Unicode MS" w:hAnsi="Arial"/>
          <w:bCs/>
          <w:sz w:val="32"/>
          <w:szCs w:val="32"/>
        </w:rPr>
        <w:t>Fortalecer el mejoramiento de la integración y la funcionalidad de los diversos sistemas familiares que actualmente existen en el Estado de México, a través de la vinculación de acciones entre la Red Familiar y la Red Docente, con un enfoque preventivo sustentado en valores para coadyuvar a una educación humana, social y participativa en los estudiantes mexiquenses</w:t>
      </w:r>
      <w:r w:rsidR="00093D47">
        <w:rPr>
          <w:rFonts w:ascii="Arial" w:eastAsia="Arial Unicode MS" w:hAnsi="Arial"/>
          <w:bCs/>
          <w:sz w:val="32"/>
          <w:szCs w:val="32"/>
        </w:rPr>
        <w:t>.</w:t>
      </w:r>
    </w:p>
    <w:p w:rsidR="00693BEE" w:rsidRPr="00093D47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</w:p>
    <w:p w:rsidR="009137B4" w:rsidRPr="00093D47" w:rsidRDefault="009137B4" w:rsidP="009137B4">
      <w:pPr>
        <w:jc w:val="center"/>
        <w:rPr>
          <w:rFonts w:ascii="Arial" w:hAnsi="Arial"/>
          <w:sz w:val="32"/>
          <w:szCs w:val="32"/>
        </w:rPr>
      </w:pPr>
    </w:p>
    <w:p w:rsidR="00693BEE" w:rsidRDefault="00693BEE" w:rsidP="00CD5BC7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89417C" w:rsidRPr="00093D47" w:rsidRDefault="0089417C" w:rsidP="00CD5BC7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Pr="00093D47" w:rsidRDefault="00693BEE" w:rsidP="00CD5BC7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Default="00693BEE" w:rsidP="00FD742D">
      <w:pPr>
        <w:rPr>
          <w:rFonts w:ascii="Georgia" w:eastAsia="Arial Unicode MS" w:hAnsi="Georgia" w:cs="Arial Unicode MS"/>
          <w:b/>
          <w:bCs/>
          <w:sz w:val="32"/>
          <w:szCs w:val="32"/>
        </w:rPr>
      </w:pPr>
    </w:p>
    <w:p w:rsidR="00CD5BC7" w:rsidRPr="00093D47" w:rsidRDefault="00CD5BC7" w:rsidP="00CD5BC7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  <w:r w:rsidRPr="00093D47">
        <w:rPr>
          <w:rFonts w:ascii="Arial" w:eastAsia="Arial Unicode MS" w:hAnsi="Arial"/>
          <w:b/>
          <w:bCs/>
          <w:sz w:val="32"/>
          <w:szCs w:val="32"/>
        </w:rPr>
        <w:lastRenderedPageBreak/>
        <w:t>OBJETIVO GENERAL</w:t>
      </w:r>
    </w:p>
    <w:p w:rsidR="00CD5BC7" w:rsidRPr="00093D47" w:rsidRDefault="00CD5BC7" w:rsidP="00CD5BC7">
      <w:pPr>
        <w:jc w:val="center"/>
        <w:rPr>
          <w:rFonts w:ascii="Arial" w:hAnsi="Arial"/>
          <w:sz w:val="32"/>
          <w:szCs w:val="32"/>
        </w:rPr>
      </w:pPr>
    </w:p>
    <w:p w:rsidR="00CD5BC7" w:rsidRPr="00093D47" w:rsidRDefault="00CD5BC7" w:rsidP="00CD5BC7">
      <w:pPr>
        <w:jc w:val="both"/>
        <w:rPr>
          <w:rFonts w:ascii="Arial" w:hAnsi="Arial"/>
          <w:sz w:val="32"/>
          <w:szCs w:val="32"/>
        </w:rPr>
      </w:pPr>
    </w:p>
    <w:p w:rsidR="00CD5BC7" w:rsidRPr="00093D47" w:rsidRDefault="000D0491" w:rsidP="00693BEE">
      <w:pPr>
        <w:pStyle w:val="Prrafodelista"/>
        <w:numPr>
          <w:ilvl w:val="0"/>
          <w:numId w:val="15"/>
        </w:numPr>
        <w:jc w:val="both"/>
        <w:rPr>
          <w:rFonts w:ascii="Arial" w:hAnsi="Arial"/>
          <w:sz w:val="32"/>
          <w:szCs w:val="32"/>
        </w:rPr>
      </w:pPr>
      <w:r w:rsidRPr="00093D47">
        <w:rPr>
          <w:rFonts w:ascii="Arial" w:eastAsia="Arial Unicode MS" w:hAnsi="Arial"/>
          <w:sz w:val="32"/>
          <w:szCs w:val="32"/>
        </w:rPr>
        <w:t>Orientar a las familias mexiquenses para mejorar su convivencia ofreciéndoles conocimientos y herramientas prácticas que activen y potencien sus habilidades y destrezas para solucionar problemas específicos de su realidad actual.</w:t>
      </w:r>
    </w:p>
    <w:p w:rsidR="00BB7457" w:rsidRPr="00093D47" w:rsidRDefault="00BB7457" w:rsidP="00CD5BC7">
      <w:pPr>
        <w:jc w:val="both"/>
        <w:rPr>
          <w:rFonts w:ascii="Arial" w:hAnsi="Arial"/>
          <w:sz w:val="32"/>
          <w:szCs w:val="32"/>
        </w:rPr>
      </w:pPr>
    </w:p>
    <w:p w:rsidR="005E0353" w:rsidRPr="00093D47" w:rsidRDefault="005E0353" w:rsidP="00BB7457">
      <w:pPr>
        <w:jc w:val="center"/>
        <w:rPr>
          <w:rFonts w:ascii="Arial" w:eastAsia="Arial Unicode MS" w:hAnsi="Arial"/>
          <w:b/>
          <w:sz w:val="32"/>
          <w:szCs w:val="32"/>
        </w:rPr>
      </w:pPr>
    </w:p>
    <w:p w:rsidR="00BB7457" w:rsidRPr="00093D47" w:rsidRDefault="00BB7457" w:rsidP="00BB7457">
      <w:pPr>
        <w:jc w:val="center"/>
        <w:rPr>
          <w:rFonts w:ascii="Arial" w:eastAsia="Arial Unicode MS" w:hAnsi="Arial"/>
          <w:b/>
          <w:sz w:val="32"/>
          <w:szCs w:val="32"/>
        </w:rPr>
      </w:pPr>
      <w:r w:rsidRPr="00093D47">
        <w:rPr>
          <w:rFonts w:ascii="Arial" w:eastAsia="Arial Unicode MS" w:hAnsi="Arial"/>
          <w:b/>
          <w:sz w:val="32"/>
          <w:szCs w:val="32"/>
        </w:rPr>
        <w:t>OBJETIVOS ESPECÍFICOS</w:t>
      </w:r>
    </w:p>
    <w:p w:rsidR="00BB7457" w:rsidRDefault="00BB7457" w:rsidP="00BB7457">
      <w:pPr>
        <w:jc w:val="center"/>
        <w:rPr>
          <w:rFonts w:ascii="Arial" w:eastAsia="Arial Unicode MS" w:hAnsi="Arial"/>
          <w:b/>
          <w:sz w:val="32"/>
          <w:szCs w:val="32"/>
        </w:rPr>
      </w:pPr>
    </w:p>
    <w:p w:rsidR="00093D47" w:rsidRPr="00093D47" w:rsidRDefault="00093D47" w:rsidP="00BB7457">
      <w:pPr>
        <w:jc w:val="center"/>
        <w:rPr>
          <w:rFonts w:ascii="Arial" w:eastAsia="Arial Unicode MS" w:hAnsi="Arial"/>
          <w:b/>
          <w:sz w:val="32"/>
          <w:szCs w:val="32"/>
        </w:rPr>
      </w:pPr>
    </w:p>
    <w:p w:rsidR="00693BEE" w:rsidRDefault="00693BEE" w:rsidP="00693BEE">
      <w:pPr>
        <w:jc w:val="both"/>
        <w:rPr>
          <w:rFonts w:ascii="Arial" w:eastAsia="Arial Unicode MS" w:hAnsi="Arial"/>
          <w:sz w:val="32"/>
          <w:szCs w:val="32"/>
        </w:rPr>
      </w:pPr>
      <w:r w:rsidRPr="00093D47">
        <w:rPr>
          <w:rFonts w:ascii="Arial" w:eastAsia="Arial Unicode MS" w:hAnsi="Arial"/>
          <w:sz w:val="32"/>
          <w:szCs w:val="32"/>
        </w:rPr>
        <w:t xml:space="preserve">Desarrollar los temas: </w:t>
      </w:r>
    </w:p>
    <w:p w:rsidR="00093D47" w:rsidRPr="00093D47" w:rsidRDefault="00093D47" w:rsidP="00693BEE">
      <w:pPr>
        <w:jc w:val="both"/>
        <w:rPr>
          <w:rFonts w:ascii="Arial" w:eastAsia="Arial Unicode MS" w:hAnsi="Arial"/>
          <w:sz w:val="32"/>
          <w:szCs w:val="32"/>
        </w:rPr>
      </w:pPr>
    </w:p>
    <w:p w:rsidR="00693BEE" w:rsidRPr="00093D47" w:rsidRDefault="00693BEE" w:rsidP="00693BEE">
      <w:pPr>
        <w:pStyle w:val="Prrafodelista"/>
        <w:numPr>
          <w:ilvl w:val="0"/>
          <w:numId w:val="14"/>
        </w:numPr>
        <w:jc w:val="both"/>
        <w:rPr>
          <w:rFonts w:ascii="Arial" w:eastAsia="Arial Unicode MS" w:hAnsi="Arial"/>
          <w:sz w:val="32"/>
          <w:szCs w:val="32"/>
        </w:rPr>
      </w:pPr>
      <w:r w:rsidRPr="00093D47">
        <w:rPr>
          <w:rFonts w:ascii="Arial" w:eastAsia="Arial Unicode MS" w:hAnsi="Arial"/>
          <w:sz w:val="32"/>
          <w:szCs w:val="32"/>
        </w:rPr>
        <w:t>Proyecto de vida.</w:t>
      </w:r>
    </w:p>
    <w:p w:rsidR="00693BEE" w:rsidRPr="00093D47" w:rsidRDefault="00693BEE" w:rsidP="00693BEE">
      <w:pPr>
        <w:pStyle w:val="Prrafodelista"/>
        <w:numPr>
          <w:ilvl w:val="0"/>
          <w:numId w:val="14"/>
        </w:numPr>
        <w:jc w:val="both"/>
        <w:rPr>
          <w:rFonts w:ascii="Arial" w:eastAsia="Arial Unicode MS" w:hAnsi="Arial"/>
          <w:sz w:val="32"/>
          <w:szCs w:val="32"/>
        </w:rPr>
      </w:pPr>
      <w:r w:rsidRPr="00093D47">
        <w:rPr>
          <w:rFonts w:ascii="Arial" w:eastAsia="Arial Unicode MS" w:hAnsi="Arial"/>
          <w:sz w:val="32"/>
          <w:szCs w:val="32"/>
        </w:rPr>
        <w:t>Educación del carácter.</w:t>
      </w:r>
    </w:p>
    <w:p w:rsidR="00693BEE" w:rsidRPr="00093D47" w:rsidRDefault="00693BEE" w:rsidP="00693BEE">
      <w:pPr>
        <w:pStyle w:val="Prrafodelista"/>
        <w:numPr>
          <w:ilvl w:val="0"/>
          <w:numId w:val="14"/>
        </w:numPr>
        <w:jc w:val="both"/>
        <w:rPr>
          <w:rFonts w:ascii="Arial" w:eastAsia="Arial Unicode MS" w:hAnsi="Arial"/>
          <w:sz w:val="32"/>
          <w:szCs w:val="32"/>
        </w:rPr>
      </w:pPr>
      <w:r w:rsidRPr="00093D47">
        <w:rPr>
          <w:rFonts w:ascii="Arial" w:eastAsia="Arial Unicode MS" w:hAnsi="Arial"/>
          <w:sz w:val="32"/>
          <w:szCs w:val="32"/>
        </w:rPr>
        <w:t>Vinculación y convivencia.</w:t>
      </w:r>
    </w:p>
    <w:p w:rsidR="00093D47" w:rsidRDefault="00093D47" w:rsidP="00693BEE">
      <w:pPr>
        <w:jc w:val="both"/>
        <w:rPr>
          <w:rFonts w:ascii="Arial" w:eastAsia="Arial Unicode MS" w:hAnsi="Arial"/>
          <w:sz w:val="32"/>
          <w:szCs w:val="32"/>
        </w:rPr>
      </w:pPr>
    </w:p>
    <w:p w:rsidR="00BB7457" w:rsidRPr="00093D47" w:rsidRDefault="00693BEE" w:rsidP="00693BEE">
      <w:pPr>
        <w:jc w:val="both"/>
        <w:rPr>
          <w:rFonts w:ascii="Arial" w:eastAsia="Arial Unicode MS" w:hAnsi="Arial"/>
          <w:sz w:val="32"/>
          <w:szCs w:val="32"/>
        </w:rPr>
      </w:pPr>
      <w:r w:rsidRPr="00093D47">
        <w:rPr>
          <w:rFonts w:ascii="Arial" w:eastAsia="Arial Unicode MS" w:hAnsi="Arial"/>
          <w:sz w:val="32"/>
          <w:szCs w:val="32"/>
        </w:rPr>
        <w:t>A través de círculos de lectura de las 11 historietas diseñadas por el programa</w:t>
      </w:r>
    </w:p>
    <w:p w:rsidR="00693BEE" w:rsidRPr="00093D47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093D47" w:rsidRDefault="00093D47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FD742D" w:rsidRDefault="00FD742D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89417C" w:rsidRDefault="0089417C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89417C" w:rsidRDefault="0089417C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</w:p>
    <w:p w:rsidR="00693BEE" w:rsidRPr="003958FB" w:rsidRDefault="00693BEE" w:rsidP="00693BEE">
      <w:pPr>
        <w:jc w:val="center"/>
        <w:rPr>
          <w:rFonts w:ascii="Arial" w:eastAsia="Arial Unicode MS" w:hAnsi="Arial"/>
          <w:b/>
          <w:bCs/>
          <w:sz w:val="32"/>
          <w:szCs w:val="32"/>
        </w:rPr>
      </w:pPr>
      <w:r w:rsidRPr="003958FB">
        <w:rPr>
          <w:rFonts w:ascii="Arial" w:eastAsia="Arial Unicode MS" w:hAnsi="Arial"/>
          <w:b/>
          <w:bCs/>
          <w:sz w:val="32"/>
          <w:szCs w:val="32"/>
        </w:rPr>
        <w:lastRenderedPageBreak/>
        <w:t>PROPÓSITOS</w:t>
      </w:r>
    </w:p>
    <w:p w:rsidR="00693BEE" w:rsidRPr="003958FB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</w:p>
    <w:p w:rsidR="00693BEE" w:rsidRPr="003958FB" w:rsidRDefault="00693BEE" w:rsidP="00693BEE">
      <w:pPr>
        <w:jc w:val="both"/>
        <w:rPr>
          <w:rFonts w:ascii="Arial" w:eastAsia="Arial Unicode MS" w:hAnsi="Arial"/>
          <w:bCs/>
          <w:sz w:val="32"/>
          <w:szCs w:val="32"/>
        </w:rPr>
      </w:pPr>
      <w:r w:rsidRPr="003958FB">
        <w:rPr>
          <w:rFonts w:ascii="Arial" w:eastAsia="Arial Unicode MS" w:hAnsi="Arial"/>
          <w:bCs/>
          <w:sz w:val="32"/>
          <w:szCs w:val="32"/>
        </w:rPr>
        <w:t>Impulsar la prevención y atención del acoso escolar (</w:t>
      </w:r>
      <w:proofErr w:type="spellStart"/>
      <w:r w:rsidRPr="003958FB">
        <w:rPr>
          <w:rFonts w:ascii="Arial" w:eastAsia="Arial Unicode MS" w:hAnsi="Arial"/>
          <w:bCs/>
          <w:sz w:val="32"/>
          <w:szCs w:val="32"/>
        </w:rPr>
        <w:t>bullying</w:t>
      </w:r>
      <w:proofErr w:type="spellEnd"/>
      <w:r w:rsidRPr="003958FB">
        <w:rPr>
          <w:rFonts w:ascii="Arial" w:eastAsia="Arial Unicode MS" w:hAnsi="Arial"/>
          <w:bCs/>
          <w:sz w:val="32"/>
          <w:szCs w:val="32"/>
        </w:rPr>
        <w:t>) y otras violencias escolares, para fortalecer la formación de los estudiantes en un ambiente de valores, reconocimiento a los derechos humanos, a la diversidad cultural y al estado de derecho, con el propósito de generar actitudes para la convivencia escolar armónica.</w:t>
      </w:r>
    </w:p>
    <w:p w:rsidR="005675F8" w:rsidRPr="003958FB" w:rsidRDefault="005675F8" w:rsidP="00EF42B8">
      <w:pPr>
        <w:rPr>
          <w:rFonts w:ascii="Arial" w:eastAsia="Arial Unicode MS" w:hAnsi="Arial"/>
          <w:b/>
          <w:sz w:val="32"/>
          <w:szCs w:val="32"/>
        </w:rPr>
      </w:pPr>
    </w:p>
    <w:p w:rsidR="00693BEE" w:rsidRPr="003958FB" w:rsidRDefault="00630D12" w:rsidP="005675F8">
      <w:pPr>
        <w:jc w:val="center"/>
        <w:rPr>
          <w:rFonts w:ascii="Arial" w:hAnsi="Arial"/>
          <w:sz w:val="32"/>
          <w:szCs w:val="32"/>
        </w:rPr>
      </w:pPr>
      <w:r w:rsidRPr="003958FB">
        <w:rPr>
          <w:rFonts w:ascii="Arial" w:eastAsia="Arial Unicode MS" w:hAnsi="Arial"/>
          <w:b/>
          <w:sz w:val="32"/>
          <w:szCs w:val="32"/>
        </w:rPr>
        <w:t>CALENDARIZACIÓN DE LAS ACTIVIDADES</w:t>
      </w:r>
    </w:p>
    <w:tbl>
      <w:tblPr>
        <w:tblpPr w:leftFromText="141" w:rightFromText="141" w:vertAnchor="text" w:horzAnchor="margin" w:tblpY="187"/>
        <w:tblW w:w="12438" w:type="dxa"/>
        <w:shd w:val="clear" w:color="auto" w:fill="C0A15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1"/>
        <w:gridCol w:w="1129"/>
        <w:gridCol w:w="1924"/>
        <w:gridCol w:w="1556"/>
        <w:gridCol w:w="1171"/>
        <w:gridCol w:w="17"/>
      </w:tblGrid>
      <w:tr w:rsidR="005675F8" w:rsidRPr="00693BEE" w:rsidTr="005675F8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2422" w:rsidRPr="00693BEE" w:rsidRDefault="00C1242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Título</w:t>
            </w:r>
          </w:p>
        </w:tc>
        <w:tc>
          <w:tcPr>
            <w:tcW w:w="1129" w:type="dxa"/>
            <w:tcBorders>
              <w:top w:val="single" w:sz="24" w:space="0" w:color="FFFFFF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C12422" w:rsidRPr="00693BEE" w:rsidRDefault="00C1242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No. De historieta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C12422" w:rsidRPr="00C12422" w:rsidRDefault="00C12422" w:rsidP="00C12422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12422">
              <w:rPr>
                <w:rFonts w:ascii="Georgia" w:hAnsi="Georgia"/>
                <w:b/>
                <w:sz w:val="20"/>
                <w:szCs w:val="20"/>
              </w:rPr>
              <w:t>RESPONSABLES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C12422" w:rsidRPr="00C12422" w:rsidRDefault="00C12422" w:rsidP="00C12422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12422">
              <w:rPr>
                <w:rFonts w:ascii="Georgia" w:hAnsi="Georgia"/>
                <w:b/>
                <w:sz w:val="20"/>
                <w:szCs w:val="20"/>
              </w:rPr>
              <w:t xml:space="preserve">Mes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C12422" w:rsidRPr="00C12422" w:rsidRDefault="00C12422" w:rsidP="00C12422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C12422">
              <w:rPr>
                <w:rFonts w:ascii="Georgia" w:hAnsi="Georgia"/>
                <w:b/>
                <w:sz w:val="20"/>
                <w:szCs w:val="20"/>
              </w:rPr>
              <w:t>Grado Y Grupo</w:t>
            </w:r>
          </w:p>
        </w:tc>
      </w:tr>
      <w:tr w:rsidR="00630D12" w:rsidRPr="00693BEE" w:rsidTr="00630D12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¿Educo bien a mis hijos?                  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1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630D12" w:rsidRPr="00ED3D59" w:rsidRDefault="00630D12" w:rsidP="00C12422">
            <w:pPr>
              <w:ind w:left="113" w:right="113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 xml:space="preserve">Coordinación orientación y orientadores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630D12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Septiembre 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0D12" w:rsidRPr="00ED3D59" w:rsidRDefault="00630D12" w:rsidP="00630D12">
            <w:pPr>
              <w:ind w:left="113" w:right="113"/>
              <w:jc w:val="center"/>
              <w:rPr>
                <w:rFonts w:ascii="Georgia" w:hAnsi="Georgia"/>
                <w:sz w:val="28"/>
                <w:szCs w:val="28"/>
              </w:rPr>
            </w:pPr>
            <w:r>
              <w:rPr>
                <w:rFonts w:ascii="Georgia" w:hAnsi="Georgia"/>
                <w:sz w:val="28"/>
                <w:szCs w:val="28"/>
              </w:rPr>
              <w:t>Comunidad escolar 1°, 2° y 3°</w:t>
            </w: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Auto-control emocional y empatía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3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630D12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Octubre 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Comunicación, vínculos y pertenencia familiar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4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630D12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Noviembre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Amor propio y autonomía de los hijos / Inteligencia emocional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5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2F6A89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Diciembre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ind w:left="-234" w:firstLine="234"/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Habilidades sociales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6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630D12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Febrero 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Disciplina inteligente / Educación en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7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630D12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Marzo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362BFF">
        <w:trPr>
          <w:gridAfter w:val="1"/>
          <w:wAfter w:w="17" w:type="dxa"/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A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Salud física y bienestar sexual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EAE7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8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rPr>
                <w:rFonts w:ascii="Georgia" w:hAnsi="Georgia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630D12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Mayo</w:t>
            </w: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ED3D59" w:rsidRDefault="00630D12" w:rsidP="00C12422">
            <w:pPr>
              <w:jc w:val="center"/>
              <w:rPr>
                <w:rFonts w:ascii="Georgia" w:hAnsi="Georgia"/>
                <w:sz w:val="28"/>
                <w:szCs w:val="28"/>
              </w:rPr>
            </w:pPr>
          </w:p>
        </w:tc>
      </w:tr>
      <w:tr w:rsidR="00630D12" w:rsidRPr="00693BEE" w:rsidTr="0096075C">
        <w:trPr>
          <w:trHeight w:val="364"/>
        </w:trPr>
        <w:tc>
          <w:tcPr>
            <w:tcW w:w="66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D3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30D12" w:rsidRPr="00693BEE" w:rsidRDefault="00630D12" w:rsidP="00C12422">
            <w:pPr>
              <w:spacing w:line="365" w:lineRule="atLeast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Construcción de un proyecto de 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FFFFFF"/>
              <w:right w:val="single" w:sz="4" w:space="0" w:color="auto"/>
            </w:tcBorders>
            <w:shd w:val="clear" w:color="auto" w:fill="FFD3CB"/>
            <w:hideMark/>
          </w:tcPr>
          <w:p w:rsidR="00630D12" w:rsidRPr="00693BEE" w:rsidRDefault="00630D12" w:rsidP="00C12422">
            <w:pPr>
              <w:spacing w:line="365" w:lineRule="atLeast"/>
              <w:jc w:val="center"/>
              <w:textAlignment w:val="baseline"/>
              <w:rPr>
                <w:rFonts w:ascii="Arial" w:hAnsi="Arial"/>
                <w:color w:val="333333"/>
                <w:lang w:eastAsia="es-MX"/>
              </w:rPr>
            </w:pPr>
            <w:r w:rsidRPr="00693BEE">
              <w:rPr>
                <w:rFonts w:ascii="Arial" w:hAnsi="Arial"/>
                <w:b/>
                <w:bCs/>
                <w:color w:val="333333"/>
                <w:lang w:val="es-ES_tradnl" w:eastAsia="es-MX"/>
              </w:rPr>
              <w:t>11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eastAsia="Arial Unicode MS" w:hAnsi="Georgia" w:cs="Arial Unicode MS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630D12" w:rsidRDefault="002F6A89" w:rsidP="00630D12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Junio</w:t>
            </w:r>
          </w:p>
        </w:tc>
        <w:tc>
          <w:tcPr>
            <w:tcW w:w="11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12" w:rsidRPr="00C12422" w:rsidRDefault="00630D12" w:rsidP="00C12422">
            <w:pPr>
              <w:jc w:val="center"/>
              <w:rPr>
                <w:rFonts w:ascii="Georgia" w:hAnsi="Georgia"/>
                <w:sz w:val="16"/>
                <w:szCs w:val="16"/>
              </w:rPr>
            </w:pPr>
          </w:p>
        </w:tc>
      </w:tr>
    </w:tbl>
    <w:p w:rsidR="00693BEE" w:rsidRDefault="00693BEE" w:rsidP="00EF42B8">
      <w:pPr>
        <w:rPr>
          <w:rFonts w:ascii="Georgia" w:hAnsi="Georgia"/>
          <w:sz w:val="32"/>
          <w:szCs w:val="32"/>
        </w:rPr>
      </w:pPr>
    </w:p>
    <w:p w:rsidR="00693BEE" w:rsidRDefault="00693BEE" w:rsidP="00EF42B8">
      <w:pPr>
        <w:rPr>
          <w:rFonts w:ascii="Georgia" w:hAnsi="Georgia"/>
          <w:sz w:val="32"/>
          <w:szCs w:val="32"/>
        </w:rPr>
      </w:pPr>
    </w:p>
    <w:p w:rsidR="00693BEE" w:rsidRPr="00693BEE" w:rsidRDefault="00693BEE" w:rsidP="00693BEE">
      <w:pPr>
        <w:rPr>
          <w:rFonts w:ascii="Times New Roman" w:hAnsi="Times New Roman" w:cs="Times New Roman"/>
          <w:lang w:eastAsia="es-MX"/>
        </w:rPr>
      </w:pPr>
    </w:p>
    <w:p w:rsidR="00C12422" w:rsidRDefault="00C12422" w:rsidP="005E0353">
      <w:pPr>
        <w:jc w:val="center"/>
        <w:rPr>
          <w:rFonts w:ascii="Georgia" w:eastAsia="Arial Unicode MS" w:hAnsi="Georgia" w:cs="Arial Unicode MS"/>
          <w:b/>
          <w:sz w:val="32"/>
          <w:szCs w:val="32"/>
        </w:rPr>
      </w:pPr>
    </w:p>
    <w:p w:rsidR="003958FB" w:rsidRDefault="003958FB" w:rsidP="001147DB">
      <w:pPr>
        <w:jc w:val="center"/>
        <w:rPr>
          <w:rFonts w:ascii="Arial" w:hAnsi="Arial"/>
          <w:b/>
        </w:rPr>
      </w:pPr>
    </w:p>
    <w:p w:rsidR="003958FB" w:rsidRPr="001D177C" w:rsidRDefault="003958FB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FD742D" w:rsidRDefault="00FD742D" w:rsidP="001147DB">
      <w:pPr>
        <w:jc w:val="center"/>
        <w:rPr>
          <w:rFonts w:ascii="Arial" w:hAnsi="Arial"/>
        </w:rPr>
      </w:pPr>
    </w:p>
    <w:p w:rsidR="008D7047" w:rsidRPr="001D177C" w:rsidRDefault="00BF79C9" w:rsidP="001147DB">
      <w:pPr>
        <w:jc w:val="center"/>
        <w:rPr>
          <w:rFonts w:ascii="Arial" w:hAnsi="Arial"/>
        </w:rPr>
      </w:pPr>
      <w:r w:rsidRPr="001D177C">
        <w:rPr>
          <w:rFonts w:ascii="Arial" w:hAnsi="Arial"/>
        </w:rPr>
        <w:t>RESPONSABLE</w:t>
      </w:r>
    </w:p>
    <w:p w:rsidR="00A41CC3" w:rsidRPr="001D177C" w:rsidRDefault="00A41CC3" w:rsidP="008D7047">
      <w:pPr>
        <w:rPr>
          <w:rFonts w:ascii="Arial" w:hAnsi="Arial"/>
          <w:bCs/>
        </w:rPr>
      </w:pPr>
    </w:p>
    <w:p w:rsidR="008D7047" w:rsidRPr="001D177C" w:rsidRDefault="008D7047" w:rsidP="008D7047">
      <w:pPr>
        <w:rPr>
          <w:rFonts w:ascii="Arial" w:hAnsi="Arial"/>
          <w:bCs/>
        </w:rPr>
      </w:pPr>
    </w:p>
    <w:p w:rsidR="008D7047" w:rsidRPr="001D177C" w:rsidRDefault="008D7047" w:rsidP="008D7047">
      <w:pPr>
        <w:rPr>
          <w:rFonts w:ascii="Arial" w:hAnsi="Arial"/>
        </w:rPr>
      </w:pPr>
      <w:r w:rsidRPr="001D177C">
        <w:rPr>
          <w:rFonts w:ascii="Arial" w:hAnsi="Arial"/>
          <w:bCs/>
        </w:rPr>
        <w:t xml:space="preserve">                                            </w:t>
      </w:r>
      <w:r w:rsidR="00630D12" w:rsidRPr="001D177C">
        <w:rPr>
          <w:rFonts w:ascii="Arial" w:hAnsi="Arial"/>
          <w:bCs/>
        </w:rPr>
        <w:t xml:space="preserve"> </w:t>
      </w:r>
      <w:r w:rsidR="00A41CC3" w:rsidRPr="001D177C">
        <w:rPr>
          <w:rFonts w:ascii="Arial" w:hAnsi="Arial"/>
          <w:bCs/>
        </w:rPr>
        <w:t xml:space="preserve">          </w:t>
      </w:r>
      <w:r w:rsidR="00630D12" w:rsidRPr="001D177C">
        <w:rPr>
          <w:rFonts w:ascii="Arial" w:hAnsi="Arial"/>
          <w:bCs/>
        </w:rPr>
        <w:t xml:space="preserve"> </w:t>
      </w:r>
      <w:r w:rsidRPr="001D177C">
        <w:rPr>
          <w:rFonts w:ascii="Arial" w:hAnsi="Arial"/>
          <w:bCs/>
        </w:rPr>
        <w:t>_________________________________________</w:t>
      </w:r>
    </w:p>
    <w:p w:rsidR="001F32FE" w:rsidRPr="001D177C" w:rsidRDefault="001F32FE" w:rsidP="00A06B35">
      <w:pPr>
        <w:jc w:val="center"/>
        <w:rPr>
          <w:rFonts w:ascii="Arial" w:hAnsi="Arial"/>
          <w:sz w:val="10"/>
          <w:szCs w:val="10"/>
        </w:rPr>
      </w:pPr>
    </w:p>
    <w:p w:rsidR="001F32FE" w:rsidRPr="001D177C" w:rsidRDefault="00093D47" w:rsidP="00A06B35">
      <w:pPr>
        <w:jc w:val="center"/>
        <w:rPr>
          <w:rFonts w:ascii="Arial" w:hAnsi="Arial"/>
        </w:rPr>
      </w:pPr>
      <w:r w:rsidRPr="001D177C">
        <w:rPr>
          <w:rFonts w:ascii="Arial" w:hAnsi="Arial"/>
        </w:rPr>
        <w:t>PROFRA. KARLA IVETTE SAUCEDO SANDOVAL</w:t>
      </w:r>
    </w:p>
    <w:p w:rsidR="00630D12" w:rsidRPr="001D177C" w:rsidRDefault="00DB7FF1" w:rsidP="00A06B35">
      <w:pPr>
        <w:jc w:val="center"/>
        <w:rPr>
          <w:rFonts w:ascii="Arial" w:hAnsi="Arial"/>
        </w:rPr>
      </w:pPr>
      <w:r w:rsidRPr="001D177C">
        <w:rPr>
          <w:rFonts w:ascii="Arial" w:hAnsi="Arial"/>
        </w:rPr>
        <w:t xml:space="preserve">COORDINADORA DE </w:t>
      </w:r>
      <w:r w:rsidR="00630D12" w:rsidRPr="001D177C">
        <w:rPr>
          <w:rFonts w:ascii="Arial" w:hAnsi="Arial"/>
        </w:rPr>
        <w:t xml:space="preserve"> ORIENTACIÓN</w:t>
      </w:r>
    </w:p>
    <w:p w:rsidR="001F32FE" w:rsidRPr="001D177C" w:rsidRDefault="001F32FE" w:rsidP="00A06B35">
      <w:pPr>
        <w:jc w:val="center"/>
        <w:rPr>
          <w:rFonts w:ascii="Arial" w:hAnsi="Arial"/>
        </w:rPr>
      </w:pPr>
    </w:p>
    <w:p w:rsidR="005E0353" w:rsidRDefault="005E0353" w:rsidP="00A06B35">
      <w:pPr>
        <w:jc w:val="center"/>
        <w:rPr>
          <w:rFonts w:ascii="Arial" w:hAnsi="Arial"/>
        </w:rPr>
      </w:pPr>
    </w:p>
    <w:p w:rsidR="0089417C" w:rsidRDefault="0089417C" w:rsidP="00A06B35">
      <w:pPr>
        <w:jc w:val="center"/>
        <w:rPr>
          <w:rFonts w:ascii="Arial" w:hAnsi="Arial"/>
        </w:rPr>
      </w:pPr>
    </w:p>
    <w:p w:rsidR="0089417C" w:rsidRPr="001D177C" w:rsidRDefault="0089417C" w:rsidP="00A06B35">
      <w:pPr>
        <w:jc w:val="center"/>
        <w:rPr>
          <w:rFonts w:ascii="Arial" w:hAnsi="Arial"/>
        </w:rPr>
      </w:pPr>
    </w:p>
    <w:p w:rsidR="00A41CC3" w:rsidRPr="001D177C" w:rsidRDefault="00A41CC3" w:rsidP="00A06B35">
      <w:pPr>
        <w:jc w:val="center"/>
        <w:rPr>
          <w:rFonts w:ascii="Arial" w:hAnsi="Arial"/>
        </w:rPr>
      </w:pPr>
    </w:p>
    <w:p w:rsidR="0077099E" w:rsidRPr="001D177C" w:rsidRDefault="00A06B35" w:rsidP="001147DB">
      <w:pPr>
        <w:jc w:val="center"/>
        <w:rPr>
          <w:rFonts w:ascii="Arial" w:hAnsi="Arial"/>
        </w:rPr>
      </w:pPr>
      <w:r w:rsidRPr="001D177C">
        <w:rPr>
          <w:rFonts w:ascii="Arial" w:hAnsi="Arial"/>
        </w:rPr>
        <w:t>REVISÓ</w:t>
      </w:r>
    </w:p>
    <w:p w:rsidR="00FC59F6" w:rsidRPr="001D177C" w:rsidRDefault="00FC59F6" w:rsidP="00A06B35">
      <w:pPr>
        <w:jc w:val="both"/>
        <w:rPr>
          <w:rFonts w:ascii="Arial" w:hAnsi="Arial"/>
        </w:rPr>
      </w:pPr>
    </w:p>
    <w:p w:rsidR="005E0353" w:rsidRPr="001D177C" w:rsidRDefault="005E0353" w:rsidP="00A06B35">
      <w:pPr>
        <w:jc w:val="both"/>
        <w:rPr>
          <w:rFonts w:ascii="Arial" w:hAnsi="Arial"/>
        </w:rPr>
      </w:pPr>
    </w:p>
    <w:p w:rsidR="00205A1C" w:rsidRPr="001D177C" w:rsidRDefault="00A41CC3" w:rsidP="00236024">
      <w:pPr>
        <w:jc w:val="both"/>
        <w:rPr>
          <w:rFonts w:ascii="Arial" w:hAnsi="Arial"/>
        </w:rPr>
      </w:pPr>
      <w:r w:rsidRPr="001D177C">
        <w:rPr>
          <w:rFonts w:ascii="Arial" w:hAnsi="Arial"/>
        </w:rPr>
        <w:t xml:space="preserve">      _____________</w:t>
      </w:r>
      <w:r w:rsidR="0029473C" w:rsidRPr="001D177C">
        <w:rPr>
          <w:rFonts w:ascii="Arial" w:hAnsi="Arial"/>
        </w:rPr>
        <w:t>____</w:t>
      </w:r>
      <w:r w:rsidR="001147DB" w:rsidRPr="001D177C">
        <w:rPr>
          <w:rFonts w:ascii="Arial" w:hAnsi="Arial"/>
        </w:rPr>
        <w:t>_________________</w:t>
      </w:r>
      <w:r w:rsidR="00205A1C" w:rsidRPr="001D177C">
        <w:rPr>
          <w:rFonts w:ascii="Arial" w:hAnsi="Arial"/>
        </w:rPr>
        <w:t>_</w:t>
      </w:r>
      <w:r w:rsidR="00ED3D59" w:rsidRPr="001D177C">
        <w:rPr>
          <w:rFonts w:ascii="Arial" w:hAnsi="Arial"/>
        </w:rPr>
        <w:t>__</w:t>
      </w:r>
      <w:r w:rsidRPr="001D177C">
        <w:rPr>
          <w:rFonts w:ascii="Arial" w:hAnsi="Arial"/>
        </w:rPr>
        <w:t>________</w:t>
      </w:r>
      <w:r w:rsidRPr="001D177C">
        <w:rPr>
          <w:rFonts w:ascii="Arial" w:hAnsi="Arial"/>
        </w:rPr>
        <w:tab/>
        <w:t xml:space="preserve">     _________</w:t>
      </w:r>
      <w:r w:rsidR="001147DB" w:rsidRPr="001D177C">
        <w:rPr>
          <w:rFonts w:ascii="Arial" w:hAnsi="Arial"/>
        </w:rPr>
        <w:t>________</w:t>
      </w:r>
      <w:r w:rsidR="00205A1C" w:rsidRPr="001D177C">
        <w:rPr>
          <w:rFonts w:ascii="Arial" w:hAnsi="Arial"/>
        </w:rPr>
        <w:t>_______________________</w:t>
      </w:r>
    </w:p>
    <w:p w:rsidR="00A06B35" w:rsidRPr="001D177C" w:rsidRDefault="001147DB" w:rsidP="00A41CC3">
      <w:pPr>
        <w:jc w:val="center"/>
        <w:rPr>
          <w:rFonts w:ascii="Arial" w:hAnsi="Arial"/>
        </w:rPr>
      </w:pPr>
      <w:r w:rsidRPr="001D177C">
        <w:rPr>
          <w:rFonts w:ascii="Arial" w:hAnsi="Arial"/>
          <w:bCs/>
        </w:rPr>
        <w:t>MTRO</w:t>
      </w:r>
      <w:r w:rsidR="00412CD7" w:rsidRPr="001D177C">
        <w:rPr>
          <w:rFonts w:ascii="Arial" w:hAnsi="Arial"/>
          <w:bCs/>
        </w:rPr>
        <w:t xml:space="preserve">. </w:t>
      </w:r>
      <w:r w:rsidRPr="001D177C">
        <w:rPr>
          <w:rFonts w:ascii="Arial" w:hAnsi="Arial"/>
          <w:bCs/>
        </w:rPr>
        <w:t>JOSÉ</w:t>
      </w:r>
      <w:r w:rsidR="00ED3D59" w:rsidRPr="001D177C">
        <w:rPr>
          <w:rFonts w:ascii="Arial" w:hAnsi="Arial"/>
          <w:bCs/>
        </w:rPr>
        <w:t xml:space="preserve"> </w:t>
      </w:r>
      <w:r w:rsidRPr="001D177C">
        <w:rPr>
          <w:rFonts w:ascii="Arial" w:hAnsi="Arial"/>
          <w:bCs/>
        </w:rPr>
        <w:t>ALFREDO HERNÁNDEZ</w:t>
      </w:r>
      <w:r w:rsidR="00ED3D59" w:rsidRPr="001D177C">
        <w:rPr>
          <w:rFonts w:ascii="Arial" w:hAnsi="Arial"/>
          <w:bCs/>
        </w:rPr>
        <w:t xml:space="preserve"> </w:t>
      </w:r>
      <w:r w:rsidRPr="001D177C">
        <w:rPr>
          <w:rFonts w:ascii="Arial" w:hAnsi="Arial"/>
          <w:bCs/>
        </w:rPr>
        <w:t>BALDOVINOS</w:t>
      </w:r>
      <w:r w:rsidRPr="001D177C">
        <w:rPr>
          <w:rFonts w:ascii="Arial" w:hAnsi="Arial"/>
        </w:rPr>
        <w:tab/>
      </w:r>
      <w:r w:rsidRPr="001D177C">
        <w:rPr>
          <w:rFonts w:ascii="Arial" w:hAnsi="Arial"/>
        </w:rPr>
        <w:tab/>
      </w:r>
      <w:r w:rsidR="00A41CC3" w:rsidRPr="001D177C">
        <w:rPr>
          <w:rFonts w:ascii="Arial" w:hAnsi="Arial"/>
        </w:rPr>
        <w:t xml:space="preserve">      </w:t>
      </w:r>
      <w:r w:rsidR="00630D12" w:rsidRPr="001D177C">
        <w:rPr>
          <w:rFonts w:ascii="Arial" w:hAnsi="Arial"/>
        </w:rPr>
        <w:t xml:space="preserve">PROFRA. MARÍA ANGÉLICA BUSTOS MEJÍA </w:t>
      </w:r>
      <w:r w:rsidR="00A41CC3" w:rsidRPr="001D177C">
        <w:rPr>
          <w:rFonts w:ascii="Arial" w:hAnsi="Arial"/>
        </w:rPr>
        <w:t xml:space="preserve">                                                                                                                      SUBDIRECTOR ESCOLAR</w:t>
      </w:r>
      <w:r w:rsidR="00630D12" w:rsidRPr="001D177C">
        <w:rPr>
          <w:rFonts w:ascii="Arial" w:hAnsi="Arial"/>
        </w:rPr>
        <w:t xml:space="preserve"> </w:t>
      </w:r>
      <w:r w:rsidR="00A41CC3" w:rsidRPr="001D177C">
        <w:rPr>
          <w:rFonts w:ascii="Arial" w:hAnsi="Arial"/>
        </w:rPr>
        <w:t xml:space="preserve">                                                                  </w:t>
      </w:r>
      <w:r w:rsidR="00A06B35" w:rsidRPr="001D177C">
        <w:rPr>
          <w:rFonts w:ascii="Arial" w:hAnsi="Arial"/>
        </w:rPr>
        <w:t>DIRECTORA ESCOLAR</w:t>
      </w:r>
    </w:p>
    <w:p w:rsidR="00DB7FF1" w:rsidRPr="001D177C" w:rsidRDefault="00DB7FF1" w:rsidP="00A06B35">
      <w:pPr>
        <w:jc w:val="center"/>
        <w:rPr>
          <w:rFonts w:ascii="Arial" w:hAnsi="Arial"/>
        </w:rPr>
      </w:pPr>
    </w:p>
    <w:p w:rsidR="00A41CC3" w:rsidRDefault="00A41CC3" w:rsidP="00A06B35">
      <w:pPr>
        <w:jc w:val="center"/>
        <w:rPr>
          <w:rFonts w:ascii="Arial" w:hAnsi="Arial"/>
        </w:rPr>
      </w:pPr>
    </w:p>
    <w:p w:rsidR="0089417C" w:rsidRDefault="0089417C" w:rsidP="00A06B35">
      <w:pPr>
        <w:jc w:val="center"/>
        <w:rPr>
          <w:rFonts w:ascii="Arial" w:hAnsi="Arial"/>
        </w:rPr>
      </w:pPr>
    </w:p>
    <w:p w:rsidR="0089417C" w:rsidRPr="001D177C" w:rsidRDefault="0089417C" w:rsidP="00A06B35">
      <w:pPr>
        <w:jc w:val="center"/>
        <w:rPr>
          <w:rFonts w:ascii="Arial" w:hAnsi="Arial"/>
        </w:rPr>
      </w:pPr>
      <w:bookmarkStart w:id="0" w:name="_GoBack"/>
      <w:bookmarkEnd w:id="0"/>
    </w:p>
    <w:p w:rsidR="00A41CC3" w:rsidRPr="001D177C" w:rsidRDefault="00A41CC3" w:rsidP="00A06B35">
      <w:pPr>
        <w:jc w:val="center"/>
        <w:rPr>
          <w:rFonts w:ascii="Arial" w:hAnsi="Arial"/>
        </w:rPr>
      </w:pPr>
    </w:p>
    <w:p w:rsidR="00A41CC3" w:rsidRPr="001D177C" w:rsidRDefault="00A41CC3" w:rsidP="00A06B35">
      <w:pPr>
        <w:jc w:val="center"/>
        <w:rPr>
          <w:rFonts w:ascii="Arial" w:hAnsi="Arial"/>
        </w:rPr>
      </w:pPr>
      <w:proofErr w:type="spellStart"/>
      <w:r w:rsidRPr="001D177C">
        <w:rPr>
          <w:rFonts w:ascii="Arial" w:hAnsi="Arial"/>
        </w:rPr>
        <w:t>Vo.Bo</w:t>
      </w:r>
      <w:proofErr w:type="spellEnd"/>
      <w:r w:rsidRPr="001D177C">
        <w:rPr>
          <w:rFonts w:ascii="Arial" w:hAnsi="Arial"/>
        </w:rPr>
        <w:t>.</w:t>
      </w:r>
    </w:p>
    <w:p w:rsidR="00A41CC3" w:rsidRPr="001D177C" w:rsidRDefault="00A41CC3" w:rsidP="00A06B35">
      <w:pPr>
        <w:jc w:val="center"/>
        <w:rPr>
          <w:rFonts w:ascii="Arial" w:hAnsi="Arial"/>
        </w:rPr>
      </w:pPr>
    </w:p>
    <w:p w:rsidR="00DB7FF1" w:rsidRPr="001D177C" w:rsidRDefault="00DB7FF1" w:rsidP="00A06B35">
      <w:pPr>
        <w:jc w:val="center"/>
        <w:rPr>
          <w:rFonts w:ascii="Arial" w:hAnsi="Arial"/>
        </w:rPr>
      </w:pPr>
    </w:p>
    <w:p w:rsidR="00DB7FF1" w:rsidRPr="001D177C" w:rsidRDefault="00A41CC3" w:rsidP="00A06B35">
      <w:pPr>
        <w:jc w:val="center"/>
        <w:rPr>
          <w:rFonts w:ascii="Arial" w:hAnsi="Arial"/>
        </w:rPr>
      </w:pPr>
      <w:r w:rsidRPr="001D177C">
        <w:rPr>
          <w:rFonts w:ascii="Arial" w:hAnsi="Arial"/>
        </w:rPr>
        <w:t>__________________________________________</w:t>
      </w:r>
    </w:p>
    <w:p w:rsidR="00DB7FF1" w:rsidRPr="001D177C" w:rsidRDefault="00DB7FF1" w:rsidP="00A06B35">
      <w:pPr>
        <w:jc w:val="center"/>
        <w:rPr>
          <w:rFonts w:ascii="Arial" w:hAnsi="Arial"/>
        </w:rPr>
      </w:pPr>
      <w:r w:rsidRPr="001D177C">
        <w:rPr>
          <w:rFonts w:ascii="Arial" w:hAnsi="Arial"/>
        </w:rPr>
        <w:t>PROFR. MIGUEL ÁNGEL URIBE YÁNEZ</w:t>
      </w:r>
    </w:p>
    <w:p w:rsidR="00DB7FF1" w:rsidRPr="001D177C" w:rsidRDefault="00DB7FF1" w:rsidP="00A06B35">
      <w:pPr>
        <w:jc w:val="center"/>
        <w:rPr>
          <w:rFonts w:ascii="Arial" w:hAnsi="Arial"/>
        </w:rPr>
      </w:pPr>
      <w:r w:rsidRPr="001D177C">
        <w:rPr>
          <w:rFonts w:ascii="Arial" w:hAnsi="Arial"/>
        </w:rPr>
        <w:t>SUPERVISOR ESCOLAR ZONA 06</w:t>
      </w:r>
    </w:p>
    <w:sectPr w:rsidR="00DB7FF1" w:rsidRPr="001D177C" w:rsidSect="0077099E">
      <w:headerReference w:type="default" r:id="rId11"/>
      <w:footerReference w:type="defaul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AF" w:rsidRDefault="003004AF" w:rsidP="0077099E">
      <w:r>
        <w:separator/>
      </w:r>
    </w:p>
  </w:endnote>
  <w:endnote w:type="continuationSeparator" w:id="0">
    <w:p w:rsidR="003004AF" w:rsidRDefault="003004AF" w:rsidP="0077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BEE" w:rsidRDefault="00693BEE">
    <w:pPr>
      <w:pStyle w:val="Piedepgina"/>
    </w:pPr>
  </w:p>
  <w:p w:rsidR="00693BEE" w:rsidRDefault="00693B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AF" w:rsidRDefault="003004AF" w:rsidP="0077099E">
      <w:r>
        <w:separator/>
      </w:r>
    </w:p>
  </w:footnote>
  <w:footnote w:type="continuationSeparator" w:id="0">
    <w:p w:rsidR="003004AF" w:rsidRDefault="003004AF" w:rsidP="00770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256" w:rsidRDefault="00B80256" w:rsidP="00B80256">
    <w:pPr>
      <w:pStyle w:val="Encabezado"/>
    </w:pPr>
  </w:p>
  <w:p w:rsidR="002123A4" w:rsidRDefault="00ED3D59">
    <w:pPr>
      <w:pStyle w:val="Encabezado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2.9pt;height:12.9pt" o:bullet="t">
        <v:imagedata r:id="rId1" o:title="mso76E7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0417A0E"/>
    <w:multiLevelType w:val="hybridMultilevel"/>
    <w:tmpl w:val="57A239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2D613F"/>
    <w:multiLevelType w:val="hybridMultilevel"/>
    <w:tmpl w:val="0E50645C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2B1103"/>
    <w:multiLevelType w:val="hybridMultilevel"/>
    <w:tmpl w:val="933264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8D26507"/>
    <w:multiLevelType w:val="hybridMultilevel"/>
    <w:tmpl w:val="24FC55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3E11CA"/>
    <w:multiLevelType w:val="hybridMultilevel"/>
    <w:tmpl w:val="49746E9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D8A3296"/>
    <w:multiLevelType w:val="hybridMultilevel"/>
    <w:tmpl w:val="BD4202FE"/>
    <w:lvl w:ilvl="0" w:tplc="06764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675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28A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60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EE24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EE8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AAA8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EBF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B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7527DD5"/>
    <w:multiLevelType w:val="hybridMultilevel"/>
    <w:tmpl w:val="AF7A494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F8D3289"/>
    <w:multiLevelType w:val="hybridMultilevel"/>
    <w:tmpl w:val="E93AE374"/>
    <w:lvl w:ilvl="0" w:tplc="56FA28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04B1C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B8456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2A0C4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F8A7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78224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645C1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226E6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DAE37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9F20A9"/>
    <w:multiLevelType w:val="hybridMultilevel"/>
    <w:tmpl w:val="9C30530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D247A2"/>
    <w:multiLevelType w:val="hybridMultilevel"/>
    <w:tmpl w:val="A9001696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2"/>
  </w:num>
  <w:num w:numId="5">
    <w:abstractNumId w:val="0"/>
  </w:num>
  <w:num w:numId="6">
    <w:abstractNumId w:val="1"/>
  </w:num>
  <w:num w:numId="7">
    <w:abstractNumId w:val="10"/>
  </w:num>
  <w:num w:numId="8">
    <w:abstractNumId w:val="11"/>
  </w:num>
  <w:num w:numId="9">
    <w:abstractNumId w:val="3"/>
  </w:num>
  <w:num w:numId="10">
    <w:abstractNumId w:val="8"/>
  </w:num>
  <w:num w:numId="11">
    <w:abstractNumId w:val="13"/>
  </w:num>
  <w:num w:numId="12">
    <w:abstractNumId w:val="14"/>
  </w:num>
  <w:num w:numId="13">
    <w:abstractNumId w:val="5"/>
  </w:num>
  <w:num w:numId="14">
    <w:abstractNumId w:val="7"/>
  </w:num>
  <w:num w:numId="15">
    <w:abstractNumId w:val="4"/>
  </w:num>
  <w:num w:numId="16">
    <w:abstractNumId w:val="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CD6"/>
    <w:rsid w:val="000247BA"/>
    <w:rsid w:val="00047090"/>
    <w:rsid w:val="000661D8"/>
    <w:rsid w:val="000839EB"/>
    <w:rsid w:val="00093D47"/>
    <w:rsid w:val="000B0DBC"/>
    <w:rsid w:val="000B7957"/>
    <w:rsid w:val="000D0491"/>
    <w:rsid w:val="000E22B8"/>
    <w:rsid w:val="00102094"/>
    <w:rsid w:val="001147DB"/>
    <w:rsid w:val="0011793E"/>
    <w:rsid w:val="00164E42"/>
    <w:rsid w:val="00165B87"/>
    <w:rsid w:val="0017096F"/>
    <w:rsid w:val="001759D9"/>
    <w:rsid w:val="00183B9E"/>
    <w:rsid w:val="001A3836"/>
    <w:rsid w:val="001D177C"/>
    <w:rsid w:val="001D1B86"/>
    <w:rsid w:val="001D2B64"/>
    <w:rsid w:val="001E2835"/>
    <w:rsid w:val="001F32FE"/>
    <w:rsid w:val="00205A1C"/>
    <w:rsid w:val="002123A4"/>
    <w:rsid w:val="00236024"/>
    <w:rsid w:val="0026289B"/>
    <w:rsid w:val="00267B4E"/>
    <w:rsid w:val="0029473C"/>
    <w:rsid w:val="002975FB"/>
    <w:rsid w:val="002C2410"/>
    <w:rsid w:val="002C4163"/>
    <w:rsid w:val="002C46DF"/>
    <w:rsid w:val="002D27E1"/>
    <w:rsid w:val="002D4411"/>
    <w:rsid w:val="002F6A89"/>
    <w:rsid w:val="003004AF"/>
    <w:rsid w:val="00320AE0"/>
    <w:rsid w:val="003350E9"/>
    <w:rsid w:val="00341871"/>
    <w:rsid w:val="00385D3A"/>
    <w:rsid w:val="0039295E"/>
    <w:rsid w:val="003958FB"/>
    <w:rsid w:val="003C101A"/>
    <w:rsid w:val="003C3EC8"/>
    <w:rsid w:val="003F155C"/>
    <w:rsid w:val="003F7810"/>
    <w:rsid w:val="00412CD7"/>
    <w:rsid w:val="0042391C"/>
    <w:rsid w:val="00441839"/>
    <w:rsid w:val="00460D71"/>
    <w:rsid w:val="00484EEE"/>
    <w:rsid w:val="004D137B"/>
    <w:rsid w:val="00506C60"/>
    <w:rsid w:val="0051047F"/>
    <w:rsid w:val="0054022F"/>
    <w:rsid w:val="0054178F"/>
    <w:rsid w:val="005473E0"/>
    <w:rsid w:val="005675F8"/>
    <w:rsid w:val="00582560"/>
    <w:rsid w:val="005A58FF"/>
    <w:rsid w:val="005B6926"/>
    <w:rsid w:val="005D2828"/>
    <w:rsid w:val="005E0353"/>
    <w:rsid w:val="006049DE"/>
    <w:rsid w:val="00626D55"/>
    <w:rsid w:val="00627233"/>
    <w:rsid w:val="00630ABB"/>
    <w:rsid w:val="00630D12"/>
    <w:rsid w:val="00645ED9"/>
    <w:rsid w:val="00652318"/>
    <w:rsid w:val="006619F6"/>
    <w:rsid w:val="00664FEF"/>
    <w:rsid w:val="00693BEE"/>
    <w:rsid w:val="00695912"/>
    <w:rsid w:val="006A5894"/>
    <w:rsid w:val="007002FB"/>
    <w:rsid w:val="00722686"/>
    <w:rsid w:val="00751DBE"/>
    <w:rsid w:val="00756613"/>
    <w:rsid w:val="00767BF0"/>
    <w:rsid w:val="00770868"/>
    <w:rsid w:val="0077099E"/>
    <w:rsid w:val="00790567"/>
    <w:rsid w:val="007A1D31"/>
    <w:rsid w:val="00822DF7"/>
    <w:rsid w:val="0082507E"/>
    <w:rsid w:val="00831489"/>
    <w:rsid w:val="00837104"/>
    <w:rsid w:val="0084354B"/>
    <w:rsid w:val="00853D5F"/>
    <w:rsid w:val="00866494"/>
    <w:rsid w:val="00866BD3"/>
    <w:rsid w:val="008868B7"/>
    <w:rsid w:val="0089115F"/>
    <w:rsid w:val="0089417C"/>
    <w:rsid w:val="008B389D"/>
    <w:rsid w:val="008C061C"/>
    <w:rsid w:val="008D7047"/>
    <w:rsid w:val="008E3B6B"/>
    <w:rsid w:val="008F6D62"/>
    <w:rsid w:val="008F7293"/>
    <w:rsid w:val="009102EC"/>
    <w:rsid w:val="009137B4"/>
    <w:rsid w:val="0096177F"/>
    <w:rsid w:val="009C060F"/>
    <w:rsid w:val="009E7150"/>
    <w:rsid w:val="009F3212"/>
    <w:rsid w:val="009F5379"/>
    <w:rsid w:val="00A06B35"/>
    <w:rsid w:val="00A17CD6"/>
    <w:rsid w:val="00A25AD4"/>
    <w:rsid w:val="00A41CC3"/>
    <w:rsid w:val="00AA1E84"/>
    <w:rsid w:val="00AC02E3"/>
    <w:rsid w:val="00AD2624"/>
    <w:rsid w:val="00AE08E4"/>
    <w:rsid w:val="00AF6F6E"/>
    <w:rsid w:val="00B40151"/>
    <w:rsid w:val="00B5008D"/>
    <w:rsid w:val="00B551C6"/>
    <w:rsid w:val="00B56419"/>
    <w:rsid w:val="00B57259"/>
    <w:rsid w:val="00B80256"/>
    <w:rsid w:val="00B92236"/>
    <w:rsid w:val="00BA5B1E"/>
    <w:rsid w:val="00BA5B74"/>
    <w:rsid w:val="00BB7457"/>
    <w:rsid w:val="00BD3A81"/>
    <w:rsid w:val="00BE6228"/>
    <w:rsid w:val="00BF79C9"/>
    <w:rsid w:val="00C12422"/>
    <w:rsid w:val="00C2047A"/>
    <w:rsid w:val="00C471FB"/>
    <w:rsid w:val="00C578EC"/>
    <w:rsid w:val="00C6135D"/>
    <w:rsid w:val="00C61DD1"/>
    <w:rsid w:val="00C700F3"/>
    <w:rsid w:val="00C9045A"/>
    <w:rsid w:val="00C92CA1"/>
    <w:rsid w:val="00CB7C98"/>
    <w:rsid w:val="00CD2BD1"/>
    <w:rsid w:val="00CD5BC7"/>
    <w:rsid w:val="00CF65B2"/>
    <w:rsid w:val="00D14F1C"/>
    <w:rsid w:val="00D2288E"/>
    <w:rsid w:val="00D47FC6"/>
    <w:rsid w:val="00D84B57"/>
    <w:rsid w:val="00D971D6"/>
    <w:rsid w:val="00DB7FF1"/>
    <w:rsid w:val="00DD13EA"/>
    <w:rsid w:val="00DF34E5"/>
    <w:rsid w:val="00E0605D"/>
    <w:rsid w:val="00E22477"/>
    <w:rsid w:val="00E25039"/>
    <w:rsid w:val="00E310E4"/>
    <w:rsid w:val="00E45ED7"/>
    <w:rsid w:val="00E67472"/>
    <w:rsid w:val="00E71A5E"/>
    <w:rsid w:val="00E72EDE"/>
    <w:rsid w:val="00EB48E3"/>
    <w:rsid w:val="00EC32C2"/>
    <w:rsid w:val="00ED3D59"/>
    <w:rsid w:val="00EF42B8"/>
    <w:rsid w:val="00F124BF"/>
    <w:rsid w:val="00F20492"/>
    <w:rsid w:val="00F33C42"/>
    <w:rsid w:val="00F51832"/>
    <w:rsid w:val="00F51EAF"/>
    <w:rsid w:val="00F94122"/>
    <w:rsid w:val="00F94332"/>
    <w:rsid w:val="00F95F86"/>
    <w:rsid w:val="00FB7DA1"/>
    <w:rsid w:val="00FC59F6"/>
    <w:rsid w:val="00FC7605"/>
    <w:rsid w:val="00FD7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table" w:customStyle="1" w:styleId="Sombreadoclaro1">
    <w:name w:val="Sombreado claro1"/>
    <w:basedOn w:val="Tablanormal"/>
    <w:uiPriority w:val="60"/>
    <w:rsid w:val="0083710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doclaro-nfasis3">
    <w:name w:val="Light Shading Accent 3"/>
    <w:basedOn w:val="Tablanormal"/>
    <w:uiPriority w:val="60"/>
    <w:rsid w:val="0083710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Sombreadomedio11">
    <w:name w:val="Sombreado medio 11"/>
    <w:basedOn w:val="Tablanormal"/>
    <w:uiPriority w:val="63"/>
    <w:rsid w:val="0083710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2D27E1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2D27E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D3D5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3D59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7099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770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709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7099E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709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7099E"/>
    <w:rPr>
      <w:rFonts w:ascii="Gill Sans MT" w:eastAsia="Times New Roman" w:hAnsi="Gill Sans MT" w:cs="Arial"/>
      <w:sz w:val="24"/>
      <w:szCs w:val="24"/>
      <w:lang w:eastAsia="es-ES"/>
    </w:rPr>
  </w:style>
  <w:style w:type="table" w:customStyle="1" w:styleId="Sombreadoclaro1">
    <w:name w:val="Sombreado claro1"/>
    <w:basedOn w:val="Tablanormal"/>
    <w:uiPriority w:val="60"/>
    <w:rsid w:val="0083710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doclaro-nfasis3">
    <w:name w:val="Light Shading Accent 3"/>
    <w:basedOn w:val="Tablanormal"/>
    <w:uiPriority w:val="60"/>
    <w:rsid w:val="00837104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Sombreadomedio11">
    <w:name w:val="Sombreado medio 11"/>
    <w:basedOn w:val="Tablanormal"/>
    <w:uiPriority w:val="63"/>
    <w:rsid w:val="00837104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2D27E1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2D27E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D3D5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3D59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16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58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79">
          <w:marLeft w:val="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64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54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60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59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782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161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456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8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477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86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RIENTACION%202012-2013\FORMATO%20PARA%20PROYECTOS\FORMATO%20PARA%20PROYE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DDC5E-0255-431F-8F57-87C531567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PARA PROYECTO.dot</Template>
  <TotalTime>23</TotalTime>
  <Pages>7</Pages>
  <Words>779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Idania</dc:creator>
  <cp:lastModifiedBy>PREPARATORIA OF. 93</cp:lastModifiedBy>
  <cp:revision>6</cp:revision>
  <cp:lastPrinted>2016-09-14T21:09:00Z</cp:lastPrinted>
  <dcterms:created xsi:type="dcterms:W3CDTF">2016-08-30T17:18:00Z</dcterms:created>
  <dcterms:modified xsi:type="dcterms:W3CDTF">2016-09-14T22:08:00Z</dcterms:modified>
</cp:coreProperties>
</file>